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24FEC" w14:textId="77777777" w:rsidR="001B3C7C" w:rsidRDefault="001B3C7C" w:rsidP="001B3C7C">
      <w:pPr>
        <w:tabs>
          <w:tab w:val="left" w:pos="993"/>
          <w:tab w:val="left" w:pos="1134"/>
        </w:tabs>
        <w:rPr>
          <w:rFonts w:cs="Arial"/>
        </w:rPr>
      </w:pPr>
      <w:bookmarkStart w:id="0" w:name="_Hlk201221077"/>
    </w:p>
    <w:p w14:paraId="74E0E2EE" w14:textId="77777777" w:rsidR="001B3C7C" w:rsidRPr="00750CE0" w:rsidRDefault="001B3C7C" w:rsidP="001B3C7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Številka: </w:t>
      </w:r>
      <w:r w:rsidRPr="00750CE0">
        <w:rPr>
          <w:rFonts w:cs="Arial"/>
          <w:color w:val="000000"/>
          <w:sz w:val="20"/>
          <w:szCs w:val="20"/>
        </w:rPr>
        <w:t>4302-0012/2025</w:t>
      </w:r>
    </w:p>
    <w:p w14:paraId="726EA843" w14:textId="77777777" w:rsidR="001B3C7C" w:rsidRPr="00750CE0" w:rsidRDefault="001B3C7C" w:rsidP="001B3C7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JN BR: </w:t>
      </w:r>
      <w:r w:rsidRPr="00750CE0">
        <w:rPr>
          <w:rFonts w:cs="Arial"/>
          <w:noProof/>
          <w:sz w:val="20"/>
          <w:szCs w:val="20"/>
        </w:rPr>
        <w:t>2025-391</w:t>
      </w:r>
    </w:p>
    <w:p w14:paraId="1A3A1072" w14:textId="77777777" w:rsidR="001B3C7C" w:rsidRDefault="001B3C7C" w:rsidP="001B3C7C">
      <w:pPr>
        <w:pStyle w:val="Pripombabesedilo"/>
        <w:jc w:val="both"/>
      </w:pPr>
      <w:r w:rsidRPr="00B71829">
        <w:rPr>
          <w:rFonts w:cs="Arial"/>
        </w:rPr>
        <w:t xml:space="preserve">Predmet: Izdelava analize </w:t>
      </w:r>
      <w:r w:rsidRPr="00B71829">
        <w:t>trga oskrbe in rabe naftnih derivatov ter študija ukrepov za odzivanje na motnje pri preskrbi z naftnimi derivati</w:t>
      </w:r>
    </w:p>
    <w:p w14:paraId="4095B3DD" w14:textId="77777777" w:rsidR="001B3C7C" w:rsidRDefault="001B3C7C" w:rsidP="001B3C7C">
      <w:pPr>
        <w:rPr>
          <w:rFonts w:cs="Arial"/>
        </w:rPr>
      </w:pPr>
    </w:p>
    <w:p w14:paraId="6F3931EA" w14:textId="77777777" w:rsidR="00D832D3" w:rsidRPr="00CE3652" w:rsidRDefault="00D832D3" w:rsidP="00E8251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1" w:name="_GoBack"/>
      <w:bookmarkEnd w:id="1"/>
    </w:p>
    <w:bookmarkEnd w:id="0"/>
    <w:p w14:paraId="0EB0D438" w14:textId="77777777" w:rsidR="00C50CAF" w:rsidRPr="00E85432" w:rsidRDefault="00C50CAF" w:rsidP="00C50CAF">
      <w:pPr>
        <w:jc w:val="both"/>
        <w:rPr>
          <w:rFonts w:cs="Arial"/>
        </w:rPr>
      </w:pPr>
    </w:p>
    <w:p w14:paraId="6C399C99" w14:textId="77777777" w:rsidR="00A43EC2" w:rsidRDefault="00C50CAF" w:rsidP="00E82513">
      <w:pPr>
        <w:jc w:val="center"/>
        <w:rPr>
          <w:rFonts w:cs="Arial"/>
          <w:b/>
        </w:rPr>
      </w:pPr>
      <w:r>
        <w:rPr>
          <w:rFonts w:cs="Arial"/>
          <w:b/>
        </w:rPr>
        <w:t xml:space="preserve">NOMINACIJA </w:t>
      </w:r>
      <w:r w:rsidR="00E82513">
        <w:rPr>
          <w:rFonts w:cs="Arial"/>
          <w:b/>
        </w:rPr>
        <w:t>VODJE DELOVNE SKUPINE IN SPISEK NJEGOVIH REFERENC</w:t>
      </w:r>
      <w:r w:rsidR="00A43EC2">
        <w:rPr>
          <w:rFonts w:cs="Arial"/>
          <w:b/>
        </w:rPr>
        <w:t xml:space="preserve"> – </w:t>
      </w:r>
    </w:p>
    <w:p w14:paraId="0565E709" w14:textId="174925BE" w:rsidR="00C50CAF" w:rsidRDefault="00A43EC2" w:rsidP="00E82513">
      <w:pPr>
        <w:jc w:val="center"/>
        <w:rPr>
          <w:rFonts w:cs="Arial"/>
        </w:rPr>
      </w:pPr>
      <w:r>
        <w:rPr>
          <w:rFonts w:cs="Arial"/>
          <w:b/>
        </w:rPr>
        <w:t>1. FAZA</w:t>
      </w:r>
    </w:p>
    <w:p w14:paraId="543A67B5" w14:textId="77777777" w:rsidR="00E82513" w:rsidRPr="00F927EF" w:rsidRDefault="00E82513" w:rsidP="00E82513">
      <w:pPr>
        <w:spacing w:line="260" w:lineRule="atLeast"/>
        <w:rPr>
          <w:rFonts w:cs="Arial"/>
          <w:sz w:val="20"/>
          <w:szCs w:val="20"/>
          <w:lang w:eastAsia="en-US"/>
        </w:rPr>
      </w:pPr>
    </w:p>
    <w:tbl>
      <w:tblPr>
        <w:tblW w:w="8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3"/>
        <w:gridCol w:w="2552"/>
        <w:gridCol w:w="3702"/>
      </w:tblGrid>
      <w:tr w:rsidR="00E82513" w:rsidRPr="00F927EF" w14:paraId="045EE089" w14:textId="77777777" w:rsidTr="00D4448E">
        <w:trPr>
          <w:trHeight w:val="96"/>
          <w:jc w:val="center"/>
        </w:trPr>
        <w:tc>
          <w:tcPr>
            <w:tcW w:w="8977" w:type="dxa"/>
            <w:gridSpan w:val="3"/>
            <w:vAlign w:val="center"/>
          </w:tcPr>
          <w:p w14:paraId="5FA97E4B" w14:textId="343CAFD5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cs="Arial"/>
                <w:b/>
                <w:sz w:val="20"/>
                <w:szCs w:val="20"/>
                <w:lang w:eastAsia="en-US"/>
              </w:rPr>
              <w:t xml:space="preserve">Vodja </w:t>
            </w:r>
            <w:r>
              <w:rPr>
                <w:rFonts w:cs="Arial"/>
                <w:b/>
                <w:sz w:val="20"/>
                <w:szCs w:val="20"/>
                <w:lang w:eastAsia="en-US"/>
              </w:rPr>
              <w:t>delovne skupin</w:t>
            </w:r>
            <w:r w:rsidR="00454958">
              <w:rPr>
                <w:rFonts w:cs="Arial"/>
                <w:b/>
                <w:sz w:val="20"/>
                <w:szCs w:val="20"/>
                <w:lang w:eastAsia="en-US"/>
              </w:rPr>
              <w:t>e</w:t>
            </w:r>
            <w:r w:rsidRPr="00F927EF">
              <w:rPr>
                <w:rFonts w:cs="Arial"/>
                <w:b/>
                <w:bCs/>
                <w:sz w:val="20"/>
                <w:szCs w:val="20"/>
                <w:lang w:eastAsia="en-US"/>
              </w:rPr>
              <w:t>:</w:t>
            </w:r>
          </w:p>
        </w:tc>
      </w:tr>
      <w:tr w:rsidR="00E82513" w:rsidRPr="00F927EF" w14:paraId="4B615AC8" w14:textId="77777777" w:rsidTr="00D4448E">
        <w:trPr>
          <w:trHeight w:val="96"/>
          <w:jc w:val="center"/>
        </w:trPr>
        <w:tc>
          <w:tcPr>
            <w:tcW w:w="2723" w:type="dxa"/>
            <w:tcBorders>
              <w:bottom w:val="single" w:sz="4" w:space="0" w:color="auto"/>
            </w:tcBorders>
            <w:vAlign w:val="center"/>
          </w:tcPr>
          <w:p w14:paraId="46D8A0B7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cs="Arial"/>
                <w:sz w:val="20"/>
                <w:szCs w:val="20"/>
                <w:lang w:eastAsia="en-US"/>
              </w:rPr>
              <w:t>Ime in priimek, izobrazba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F9A681D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cs="Arial"/>
                <w:sz w:val="20"/>
                <w:szCs w:val="20"/>
                <w:lang w:eastAsia="en-US"/>
              </w:rPr>
              <w:t xml:space="preserve">Zaposlen pri…, 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vAlign w:val="center"/>
          </w:tcPr>
          <w:p w14:paraId="6199265B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cs="Arial"/>
                <w:sz w:val="20"/>
                <w:szCs w:val="20"/>
                <w:lang w:eastAsia="en-US"/>
              </w:rPr>
              <w:t>Število let delovnih izkušenj</w:t>
            </w:r>
          </w:p>
        </w:tc>
      </w:tr>
      <w:tr w:rsidR="00E82513" w:rsidRPr="00F927EF" w14:paraId="2CDA3892" w14:textId="77777777" w:rsidTr="00D4448E">
        <w:trPr>
          <w:trHeight w:val="96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48FCF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DDA49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BCD28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</w:tr>
      <w:tr w:rsidR="00E82513" w:rsidRPr="00F927EF" w14:paraId="46B77F1E" w14:textId="77777777" w:rsidTr="00D4448E">
        <w:trPr>
          <w:trHeight w:val="96"/>
          <w:jc w:val="center"/>
        </w:trPr>
        <w:tc>
          <w:tcPr>
            <w:tcW w:w="2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905FD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7A9A8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45758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</w:tr>
      <w:tr w:rsidR="00E82513" w:rsidRPr="00F927EF" w14:paraId="22E9FA17" w14:textId="77777777" w:rsidTr="00D4448E">
        <w:trPr>
          <w:trHeight w:val="96"/>
          <w:jc w:val="center"/>
        </w:trPr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8BED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B766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95A7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</w:tr>
    </w:tbl>
    <w:p w14:paraId="052C16B5" w14:textId="77777777" w:rsidR="00E82513" w:rsidRPr="00F927EF" w:rsidRDefault="00E82513" w:rsidP="00E82513">
      <w:pPr>
        <w:spacing w:line="260" w:lineRule="atLeast"/>
        <w:rPr>
          <w:rFonts w:cs="Arial"/>
          <w:b/>
          <w:sz w:val="20"/>
          <w:szCs w:val="20"/>
          <w:lang w:eastAsia="en-US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016"/>
        <w:gridCol w:w="5936"/>
      </w:tblGrid>
      <w:tr w:rsidR="00E82513" w:rsidRPr="00F927EF" w14:paraId="59078E4D" w14:textId="77777777" w:rsidTr="00E82513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C2C6" w14:textId="77777777" w:rsidR="00E82513" w:rsidRPr="00F927EF" w:rsidRDefault="00E82513" w:rsidP="00D4448E">
            <w:pPr>
              <w:spacing w:line="260" w:lineRule="atLeast"/>
              <w:rPr>
                <w:b/>
                <w:i/>
                <w:iCs/>
                <w:sz w:val="20"/>
                <w:lang w:eastAsia="en-US"/>
              </w:rPr>
            </w:pPr>
            <w:r w:rsidRPr="00F927EF">
              <w:rPr>
                <w:b/>
                <w:i/>
                <w:iCs/>
                <w:sz w:val="20"/>
                <w:lang w:eastAsia="en-US"/>
              </w:rPr>
              <w:t xml:space="preserve">Naziv referenčnega projekta: 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CF10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79898BAE" w14:textId="77777777" w:rsidTr="00E82513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F29F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Naročnik: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7EA5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66AA2D4F" w14:textId="77777777" w:rsidTr="00E82513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8946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0E08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689ADC91" w14:textId="77777777" w:rsidTr="00E82513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24BC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Obdobje izvedbe (od – do):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1D82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70BD95E0" w14:textId="77777777" w:rsidTr="00E82513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8670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Vrednost izvedenih storitev iz zahtevanega referenčnega področja v EUR brez DDV: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2F69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049964B1" w14:textId="77777777" w:rsidTr="00E82513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9E33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 xml:space="preserve">Podroben opis projekta, iz katerega bo razvidno, ali po vsebini ustreza zahtevam javnega naročila: 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CCB1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4F86B8D6" w14:textId="77777777" w:rsidTr="00E82513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8B3C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 xml:space="preserve">Vloga kadra pri referenčnem projektu: 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15D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  <w:r w:rsidRPr="00F927EF">
              <w:rPr>
                <w:b/>
                <w:bCs/>
                <w:i/>
                <w:iCs/>
                <w:sz w:val="20"/>
                <w:lang w:eastAsia="en-US"/>
              </w:rPr>
              <w:t>Vodja projekta</w:t>
            </w:r>
          </w:p>
        </w:tc>
      </w:tr>
    </w:tbl>
    <w:p w14:paraId="68EA69D7" w14:textId="5DADA718" w:rsidR="00E82513" w:rsidRPr="00E82513" w:rsidRDefault="00E82513" w:rsidP="00E82513">
      <w:pPr>
        <w:jc w:val="both"/>
        <w:rPr>
          <w:rFonts w:cs="Arial"/>
          <w:sz w:val="18"/>
          <w:szCs w:val="18"/>
        </w:rPr>
      </w:pPr>
      <w:r w:rsidRPr="00E82513">
        <w:rPr>
          <w:i/>
          <w:sz w:val="18"/>
          <w:szCs w:val="18"/>
          <w:u w:val="single"/>
        </w:rPr>
        <w:t xml:space="preserve">Opomba: Skladno s točko </w:t>
      </w:r>
      <w:r w:rsidRPr="00E82513">
        <w:rPr>
          <w:rFonts w:cs="Arial"/>
          <w:i/>
          <w:sz w:val="18"/>
          <w:szCs w:val="18"/>
          <w:u w:val="single"/>
        </w:rPr>
        <w:t>2.</w:t>
      </w:r>
      <w:r w:rsidR="009132B2">
        <w:rPr>
          <w:rFonts w:cs="Arial"/>
          <w:i/>
          <w:sz w:val="18"/>
          <w:szCs w:val="18"/>
          <w:u w:val="single"/>
        </w:rPr>
        <w:t>B</w:t>
      </w:r>
      <w:r w:rsidRPr="00E82513">
        <w:rPr>
          <w:rFonts w:cs="Arial"/>
          <w:i/>
          <w:sz w:val="18"/>
          <w:szCs w:val="18"/>
          <w:u w:val="single"/>
        </w:rPr>
        <w:t xml:space="preserve">.b) </w:t>
      </w:r>
      <w:r w:rsidRPr="00E82513">
        <w:rPr>
          <w:i/>
          <w:sz w:val="18"/>
          <w:szCs w:val="18"/>
          <w:u w:val="single"/>
        </w:rPr>
        <w:t>obrazca OBR – 2.06 (Pogoji za ugotavljanje sposobnosti in usposobljenosti ponudnika) ponudnik priloži dokazila.</w:t>
      </w:r>
    </w:p>
    <w:p w14:paraId="04A331D3" w14:textId="03BB12FE" w:rsidR="00E82513" w:rsidRDefault="00E82513" w:rsidP="00C50CAF">
      <w:pPr>
        <w:jc w:val="both"/>
        <w:rPr>
          <w:rFonts w:cs="Arial"/>
        </w:rPr>
      </w:pPr>
    </w:p>
    <w:p w14:paraId="3AD45B9D" w14:textId="7FCB587E" w:rsidR="00E82513" w:rsidRDefault="00E82513" w:rsidP="00C50CAF">
      <w:pPr>
        <w:jc w:val="both"/>
        <w:rPr>
          <w:rFonts w:cs="Arial"/>
        </w:rPr>
      </w:pPr>
    </w:p>
    <w:p w14:paraId="370EDE66" w14:textId="32716CD7" w:rsidR="00E82513" w:rsidRDefault="00E82513" w:rsidP="00C50CAF">
      <w:pPr>
        <w:jc w:val="both"/>
        <w:rPr>
          <w:rFonts w:cs="Arial"/>
        </w:rPr>
      </w:pPr>
    </w:p>
    <w:p w14:paraId="44693BD0" w14:textId="14286DE3" w:rsidR="00E82513" w:rsidRDefault="00E82513" w:rsidP="00C50CAF">
      <w:pPr>
        <w:jc w:val="both"/>
        <w:rPr>
          <w:rFonts w:cs="Arial"/>
        </w:rPr>
      </w:pPr>
    </w:p>
    <w:p w14:paraId="6E0C5057" w14:textId="77777777" w:rsidR="00E82513" w:rsidRDefault="00E82513" w:rsidP="00C50CAF">
      <w:pPr>
        <w:jc w:val="both"/>
        <w:rPr>
          <w:rFonts w:cs="Arial"/>
        </w:rPr>
      </w:pPr>
    </w:p>
    <w:p w14:paraId="58D81231" w14:textId="77777777" w:rsidR="00C50CAF" w:rsidRPr="00E85432" w:rsidRDefault="00C50CAF" w:rsidP="00C50CAF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743ECEF8" w14:textId="77777777" w:rsidR="00C50CAF" w:rsidRPr="00D64995" w:rsidRDefault="00C50CAF" w:rsidP="00C50CA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Po</w:t>
      </w:r>
      <w:r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p w14:paraId="2896F2E3" w14:textId="77777777" w:rsidR="00C50CAF" w:rsidRDefault="00C50CAF" w:rsidP="00C50CAF">
      <w:pPr>
        <w:jc w:val="both"/>
        <w:rPr>
          <w:rFonts w:cs="Arial"/>
          <w:i/>
        </w:rPr>
      </w:pPr>
    </w:p>
    <w:p w14:paraId="41F0AC6E" w14:textId="77777777" w:rsidR="00C50CAF" w:rsidRDefault="00C50CAF" w:rsidP="00C50CAF">
      <w:pPr>
        <w:jc w:val="both"/>
        <w:rPr>
          <w:rFonts w:cs="Arial"/>
          <w:i/>
        </w:rPr>
      </w:pPr>
    </w:p>
    <w:p w14:paraId="4913DA1E" w14:textId="77777777" w:rsidR="00C50CAF" w:rsidRDefault="00C50CAF" w:rsidP="00C50CAF">
      <w:pPr>
        <w:jc w:val="both"/>
        <w:rPr>
          <w:rFonts w:cs="Arial"/>
          <w:i/>
        </w:rPr>
      </w:pPr>
    </w:p>
    <w:p w14:paraId="6837E9E3" w14:textId="1A53343A" w:rsidR="00A31946" w:rsidRDefault="00A31946" w:rsidP="00A31946">
      <w:pPr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Pr="00FF0997">
        <w:rPr>
          <w:rFonts w:cs="Arial"/>
          <w:i/>
        </w:rPr>
        <w:t>brazec je sestavni del in priloga p</w:t>
      </w:r>
      <w:r w:rsidR="00454958">
        <w:rPr>
          <w:rFonts w:cs="Arial"/>
          <w:i/>
        </w:rPr>
        <w:t>rijave, p</w:t>
      </w:r>
      <w:r w:rsidRPr="00FF0997">
        <w:rPr>
          <w:rFonts w:cs="Arial"/>
          <w:i/>
        </w:rPr>
        <w:t>onudbe</w:t>
      </w:r>
      <w:r>
        <w:rPr>
          <w:rFonts w:cs="Arial"/>
          <w:i/>
        </w:rPr>
        <w:t xml:space="preserve"> ter pogodbe</w:t>
      </w:r>
      <w:r w:rsidRPr="00FF0997">
        <w:rPr>
          <w:rFonts w:cs="Arial"/>
          <w:i/>
        </w:rPr>
        <w:t>.</w:t>
      </w:r>
      <w:r>
        <w:rPr>
          <w:rFonts w:cs="Arial"/>
          <w:i/>
        </w:rPr>
        <w:t xml:space="preserve"> V primeru pomanjkanja prostora, se obrazec ustrezno prilagodi. </w:t>
      </w:r>
    </w:p>
    <w:p w14:paraId="44149CC8" w14:textId="77777777" w:rsidR="00A31946" w:rsidRDefault="00A31946" w:rsidP="00A31946">
      <w:pPr>
        <w:jc w:val="both"/>
        <w:rPr>
          <w:i/>
        </w:rPr>
      </w:pPr>
    </w:p>
    <w:p w14:paraId="1D74BE68" w14:textId="77777777" w:rsidR="00C50CAF" w:rsidRPr="0091751F" w:rsidRDefault="00C50CAF" w:rsidP="00C50CAF">
      <w:pPr>
        <w:jc w:val="both"/>
        <w:rPr>
          <w:i/>
        </w:rPr>
      </w:pPr>
    </w:p>
    <w:p w14:paraId="22B9667D" w14:textId="77777777" w:rsidR="00C50CAF" w:rsidRDefault="00C50CAF" w:rsidP="00C50CAF">
      <w:pPr>
        <w:pStyle w:val="Telobesedila"/>
        <w:tabs>
          <w:tab w:val="num" w:pos="1080"/>
        </w:tabs>
        <w:rPr>
          <w:rFonts w:cs="Arial"/>
          <w:szCs w:val="22"/>
        </w:rPr>
        <w:sectPr w:rsidR="00C50CAF" w:rsidSect="00001218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964ECEA" w14:textId="77777777" w:rsidR="00E82513" w:rsidRPr="00CE3652" w:rsidRDefault="00E82513" w:rsidP="00E8251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CE3652">
        <w:rPr>
          <w:rFonts w:cs="Arial"/>
          <w:sz w:val="20"/>
          <w:szCs w:val="20"/>
        </w:rPr>
        <w:lastRenderedPageBreak/>
        <w:t xml:space="preserve">Številka: </w:t>
      </w:r>
      <w:r w:rsidRPr="00CE3652">
        <w:rPr>
          <w:rFonts w:cs="Arial"/>
          <w:sz w:val="20"/>
          <w:szCs w:val="20"/>
        </w:rPr>
        <w:fldChar w:fldCharType="begin"/>
      </w:r>
      <w:r w:rsidRPr="00CE3652">
        <w:rPr>
          <w:rFonts w:cs="Arial"/>
          <w:sz w:val="20"/>
          <w:szCs w:val="20"/>
        </w:rPr>
        <w:instrText xml:space="preserve"> MERGEFIELD Št_ODOS </w:instrText>
      </w:r>
      <w:r w:rsidRPr="00CE3652">
        <w:rPr>
          <w:rFonts w:cs="Arial"/>
          <w:sz w:val="20"/>
          <w:szCs w:val="20"/>
        </w:rPr>
        <w:fldChar w:fldCharType="separate"/>
      </w:r>
      <w:r w:rsidRPr="00CE3652">
        <w:rPr>
          <w:rFonts w:cs="Arial"/>
          <w:noProof/>
          <w:sz w:val="20"/>
          <w:szCs w:val="20"/>
        </w:rPr>
        <w:t>4302-00XX/2025</w:t>
      </w:r>
      <w:r w:rsidRPr="00CE3652">
        <w:rPr>
          <w:rFonts w:cs="Arial"/>
          <w:sz w:val="20"/>
          <w:szCs w:val="20"/>
        </w:rPr>
        <w:fldChar w:fldCharType="end"/>
      </w:r>
    </w:p>
    <w:p w14:paraId="0FE1B66F" w14:textId="77777777" w:rsidR="00E82513" w:rsidRPr="00CE3652" w:rsidRDefault="00E82513" w:rsidP="00E8251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CE3652">
        <w:rPr>
          <w:rFonts w:cs="Arial"/>
          <w:sz w:val="20"/>
          <w:szCs w:val="20"/>
        </w:rPr>
        <w:t xml:space="preserve">JN BR: </w:t>
      </w:r>
      <w:r w:rsidRPr="00CE3652">
        <w:rPr>
          <w:rFonts w:cs="Arial"/>
          <w:sz w:val="20"/>
          <w:szCs w:val="20"/>
        </w:rPr>
        <w:fldChar w:fldCharType="begin"/>
      </w:r>
      <w:r w:rsidRPr="00CE3652">
        <w:rPr>
          <w:rFonts w:cs="Arial"/>
          <w:sz w:val="20"/>
          <w:szCs w:val="20"/>
        </w:rPr>
        <w:instrText xml:space="preserve"> MERGEFIELD "Št_JN_BR" </w:instrText>
      </w:r>
      <w:r w:rsidRPr="00CE3652">
        <w:rPr>
          <w:rFonts w:cs="Arial"/>
          <w:sz w:val="20"/>
          <w:szCs w:val="20"/>
        </w:rPr>
        <w:fldChar w:fldCharType="separate"/>
      </w:r>
      <w:r w:rsidRPr="00CE3652">
        <w:rPr>
          <w:rFonts w:cs="Arial"/>
          <w:noProof/>
          <w:sz w:val="20"/>
          <w:szCs w:val="20"/>
        </w:rPr>
        <w:t>2025-XXX</w:t>
      </w:r>
      <w:r w:rsidRPr="00CE3652">
        <w:rPr>
          <w:rFonts w:cs="Arial"/>
          <w:sz w:val="20"/>
          <w:szCs w:val="20"/>
        </w:rPr>
        <w:fldChar w:fldCharType="end"/>
      </w:r>
    </w:p>
    <w:p w14:paraId="338676BF" w14:textId="77777777" w:rsidR="00C50CAF" w:rsidRPr="00E85432" w:rsidRDefault="00C50CAF" w:rsidP="00C50CAF">
      <w:pPr>
        <w:jc w:val="both"/>
        <w:rPr>
          <w:rFonts w:cs="Arial"/>
        </w:rPr>
      </w:pPr>
    </w:p>
    <w:p w14:paraId="2F8BBFD6" w14:textId="77777777" w:rsidR="00A43EC2" w:rsidRDefault="00C50CAF" w:rsidP="00C50CAF">
      <w:pPr>
        <w:jc w:val="center"/>
        <w:rPr>
          <w:rFonts w:cs="Arial"/>
          <w:b/>
        </w:rPr>
      </w:pPr>
      <w:r>
        <w:rPr>
          <w:rFonts w:cs="Arial"/>
          <w:b/>
        </w:rPr>
        <w:t xml:space="preserve">NOMINACIJA </w:t>
      </w:r>
      <w:r w:rsidR="00E82513">
        <w:rPr>
          <w:rFonts w:cs="Arial"/>
          <w:b/>
        </w:rPr>
        <w:t>ČLANOV DELOVNE SKUPINE IN SPISEK NJIHOVIH REFERENC</w:t>
      </w:r>
      <w:r>
        <w:rPr>
          <w:rFonts w:cs="Arial"/>
          <w:b/>
        </w:rPr>
        <w:t xml:space="preserve"> </w:t>
      </w:r>
      <w:r w:rsidR="00A43EC2">
        <w:rPr>
          <w:rFonts w:cs="Arial"/>
          <w:b/>
        </w:rPr>
        <w:t xml:space="preserve">– </w:t>
      </w:r>
    </w:p>
    <w:p w14:paraId="48865DF8" w14:textId="79398AB8" w:rsidR="00C50CAF" w:rsidRDefault="00A43EC2" w:rsidP="00C50CAF">
      <w:pPr>
        <w:jc w:val="center"/>
        <w:rPr>
          <w:rFonts w:cs="Arial"/>
          <w:b/>
        </w:rPr>
      </w:pPr>
      <w:r>
        <w:rPr>
          <w:rFonts w:cs="Arial"/>
          <w:b/>
        </w:rPr>
        <w:t>1. FAZA</w:t>
      </w:r>
    </w:p>
    <w:p w14:paraId="4C83145E" w14:textId="283D9B4C" w:rsidR="00E82513" w:rsidRPr="00F927EF" w:rsidRDefault="00E82513" w:rsidP="00E82513">
      <w:pPr>
        <w:spacing w:line="260" w:lineRule="atLeast"/>
        <w:rPr>
          <w:rFonts w:cs="Arial"/>
          <w:b/>
          <w:sz w:val="20"/>
          <w:szCs w:val="20"/>
          <w:lang w:eastAsia="en-US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2552"/>
        <w:gridCol w:w="3940"/>
      </w:tblGrid>
      <w:tr w:rsidR="00E82513" w:rsidRPr="00F927EF" w14:paraId="39DEEEAB" w14:textId="77777777" w:rsidTr="00D4448E">
        <w:trPr>
          <w:trHeight w:val="96"/>
          <w:jc w:val="center"/>
        </w:trPr>
        <w:tc>
          <w:tcPr>
            <w:tcW w:w="8784" w:type="dxa"/>
            <w:gridSpan w:val="3"/>
            <w:vAlign w:val="center"/>
          </w:tcPr>
          <w:p w14:paraId="5BB13F86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eastAsia="Calibri" w:cs="Arial"/>
                <w:b/>
                <w:color w:val="000000"/>
                <w:sz w:val="20"/>
                <w:szCs w:val="20"/>
              </w:rPr>
              <w:t xml:space="preserve">Član 1 delovne skupine </w:t>
            </w:r>
          </w:p>
        </w:tc>
      </w:tr>
      <w:tr w:rsidR="00E82513" w:rsidRPr="00F927EF" w14:paraId="031121D3" w14:textId="77777777" w:rsidTr="00D4448E">
        <w:trPr>
          <w:trHeight w:val="96"/>
          <w:jc w:val="center"/>
        </w:trPr>
        <w:tc>
          <w:tcPr>
            <w:tcW w:w="2292" w:type="dxa"/>
            <w:tcBorders>
              <w:bottom w:val="single" w:sz="4" w:space="0" w:color="auto"/>
            </w:tcBorders>
            <w:vAlign w:val="center"/>
          </w:tcPr>
          <w:p w14:paraId="3876DAAE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cs="Arial"/>
                <w:sz w:val="20"/>
                <w:szCs w:val="20"/>
                <w:lang w:eastAsia="en-US"/>
              </w:rPr>
              <w:t>Ime in priimek, izobrazba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2B026C5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cs="Arial"/>
                <w:sz w:val="20"/>
                <w:szCs w:val="20"/>
                <w:lang w:eastAsia="en-US"/>
              </w:rPr>
              <w:t xml:space="preserve">Zaposlen pri…, 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vAlign w:val="center"/>
          </w:tcPr>
          <w:p w14:paraId="7ACC1A12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cs="Arial"/>
                <w:sz w:val="20"/>
                <w:szCs w:val="20"/>
                <w:lang w:eastAsia="en-US"/>
              </w:rPr>
              <w:t>Število let delovnih izkušenj</w:t>
            </w:r>
          </w:p>
        </w:tc>
      </w:tr>
      <w:tr w:rsidR="00E82513" w:rsidRPr="00F927EF" w14:paraId="4ECD68B8" w14:textId="77777777" w:rsidTr="00D4448E">
        <w:trPr>
          <w:trHeight w:val="96"/>
          <w:jc w:val="center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B43BD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28A52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14267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</w:tr>
      <w:tr w:rsidR="00E82513" w:rsidRPr="00F927EF" w14:paraId="3AA8BA48" w14:textId="77777777" w:rsidTr="00D4448E">
        <w:trPr>
          <w:trHeight w:val="96"/>
          <w:jc w:val="center"/>
        </w:trPr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74C10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DC6E6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42B2A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</w:tr>
      <w:tr w:rsidR="00E82513" w:rsidRPr="00F927EF" w14:paraId="6E5A0082" w14:textId="77777777" w:rsidTr="00D4448E">
        <w:trPr>
          <w:trHeight w:val="96"/>
          <w:jc w:val="center"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35B1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C9D3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8DAC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</w:tr>
    </w:tbl>
    <w:p w14:paraId="0DD27357" w14:textId="77777777" w:rsidR="00E82513" w:rsidRPr="00F927EF" w:rsidRDefault="00E82513" w:rsidP="00E82513">
      <w:pPr>
        <w:spacing w:line="260" w:lineRule="atLeast"/>
        <w:rPr>
          <w:rFonts w:cs="Arial"/>
          <w:b/>
          <w:sz w:val="20"/>
          <w:szCs w:val="20"/>
          <w:lang w:eastAsia="en-US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056"/>
        <w:gridCol w:w="5896"/>
      </w:tblGrid>
      <w:tr w:rsidR="00E82513" w:rsidRPr="00F927EF" w14:paraId="797628BD" w14:textId="77777777" w:rsidTr="00E82513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AAC" w14:textId="77777777" w:rsidR="00E82513" w:rsidRPr="00F927EF" w:rsidRDefault="00E82513" w:rsidP="00D4448E">
            <w:pPr>
              <w:spacing w:line="260" w:lineRule="atLeast"/>
              <w:rPr>
                <w:b/>
                <w:i/>
                <w:iCs/>
                <w:sz w:val="20"/>
                <w:lang w:eastAsia="en-US"/>
              </w:rPr>
            </w:pPr>
            <w:r w:rsidRPr="00F927EF">
              <w:rPr>
                <w:b/>
                <w:i/>
                <w:iCs/>
                <w:sz w:val="20"/>
                <w:lang w:eastAsia="en-US"/>
              </w:rPr>
              <w:t xml:space="preserve">Naziv referenčnega projekta: 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DFEB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2D75A837" w14:textId="77777777" w:rsidTr="00E82513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9DB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Naročnik: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9F51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3D0A8BD7" w14:textId="77777777" w:rsidTr="00E82513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0BE4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EF5C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367C742E" w14:textId="77777777" w:rsidTr="00E82513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ADF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Obdobje izvedbe (od – do):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C174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30C29DE4" w14:textId="77777777" w:rsidTr="00E82513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D80F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Vrednost izvedenih storitev iz zahtevanega referenčnega področja v EUR brez DDV: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9F01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5BE3A6A3" w14:textId="77777777" w:rsidTr="00E82513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F3F8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 xml:space="preserve">Podroben opis projekta, iz katerega bo razvidno, ali po vsebini ustreza zahtevam javnega naročila: 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3728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19188B68" w14:textId="77777777" w:rsidTr="00E82513"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A264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 xml:space="preserve">Vloga kadra pri referenčnem projektu (vodja projekta ali član delovne skupine):  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B4BE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6A272C8B" w14:textId="3D7993CD" w:rsidR="00E82513" w:rsidRPr="00E82513" w:rsidRDefault="00E82513" w:rsidP="00E82513">
      <w:pPr>
        <w:jc w:val="both"/>
        <w:rPr>
          <w:i/>
          <w:sz w:val="18"/>
          <w:szCs w:val="18"/>
        </w:rPr>
      </w:pPr>
      <w:r w:rsidRPr="00E82513">
        <w:rPr>
          <w:i/>
          <w:sz w:val="18"/>
          <w:szCs w:val="18"/>
          <w:u w:val="single"/>
        </w:rPr>
        <w:t xml:space="preserve">Opomba: Skladno s točko </w:t>
      </w:r>
      <w:r w:rsidRPr="00E82513">
        <w:rPr>
          <w:rFonts w:cs="Arial"/>
          <w:i/>
          <w:sz w:val="18"/>
          <w:szCs w:val="18"/>
          <w:u w:val="single"/>
        </w:rPr>
        <w:t>2.</w:t>
      </w:r>
      <w:r w:rsidR="009132B2">
        <w:rPr>
          <w:rFonts w:cs="Arial"/>
          <w:i/>
          <w:sz w:val="18"/>
          <w:szCs w:val="18"/>
          <w:u w:val="single"/>
        </w:rPr>
        <w:t>B</w:t>
      </w:r>
      <w:r w:rsidRPr="00E82513">
        <w:rPr>
          <w:rFonts w:cs="Arial"/>
          <w:i/>
          <w:sz w:val="18"/>
          <w:szCs w:val="18"/>
          <w:u w:val="single"/>
        </w:rPr>
        <w:t xml:space="preserve">.b) </w:t>
      </w:r>
      <w:r w:rsidRPr="00E82513">
        <w:rPr>
          <w:i/>
          <w:sz w:val="18"/>
          <w:szCs w:val="18"/>
          <w:u w:val="single"/>
        </w:rPr>
        <w:t>obrazca OBR – 2.06 (Pogoji za ugotavljanje sposobnosti in usposobljenosti ponudnika) ponudnik priloži dokazila.</w:t>
      </w:r>
      <w:r w:rsidRPr="00E82513">
        <w:rPr>
          <w:i/>
          <w:sz w:val="18"/>
          <w:szCs w:val="18"/>
        </w:rPr>
        <w:t xml:space="preserve"> </w:t>
      </w:r>
    </w:p>
    <w:p w14:paraId="3DC6C050" w14:textId="689E75EC" w:rsidR="00E82513" w:rsidRPr="00F927EF" w:rsidRDefault="00E82513" w:rsidP="00E82513">
      <w:pPr>
        <w:spacing w:line="260" w:lineRule="atLeast"/>
        <w:rPr>
          <w:rFonts w:cs="Arial"/>
          <w:b/>
          <w:sz w:val="20"/>
          <w:szCs w:val="20"/>
          <w:lang w:eastAsia="en-US"/>
        </w:rPr>
      </w:pPr>
    </w:p>
    <w:tbl>
      <w:tblPr>
        <w:tblW w:w="8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2552"/>
        <w:gridCol w:w="3702"/>
      </w:tblGrid>
      <w:tr w:rsidR="00E82513" w:rsidRPr="00F927EF" w14:paraId="1F0DF5DE" w14:textId="77777777" w:rsidTr="00D4448E">
        <w:trPr>
          <w:trHeight w:val="96"/>
          <w:jc w:val="center"/>
        </w:trPr>
        <w:tc>
          <w:tcPr>
            <w:tcW w:w="8546" w:type="dxa"/>
            <w:gridSpan w:val="3"/>
            <w:vAlign w:val="center"/>
          </w:tcPr>
          <w:p w14:paraId="0CCC921C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eastAsia="Calibri" w:cs="Arial"/>
                <w:b/>
                <w:color w:val="000000"/>
                <w:sz w:val="20"/>
                <w:szCs w:val="20"/>
              </w:rPr>
              <w:t xml:space="preserve">Član 2 delovne skupine </w:t>
            </w:r>
          </w:p>
        </w:tc>
      </w:tr>
      <w:tr w:rsidR="00E82513" w:rsidRPr="00F927EF" w14:paraId="140692DA" w14:textId="77777777" w:rsidTr="00D4448E">
        <w:trPr>
          <w:trHeight w:val="96"/>
          <w:jc w:val="center"/>
        </w:trPr>
        <w:tc>
          <w:tcPr>
            <w:tcW w:w="2292" w:type="dxa"/>
            <w:tcBorders>
              <w:bottom w:val="single" w:sz="4" w:space="0" w:color="auto"/>
            </w:tcBorders>
            <w:vAlign w:val="center"/>
          </w:tcPr>
          <w:p w14:paraId="759E1A3D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cs="Arial"/>
                <w:sz w:val="20"/>
                <w:szCs w:val="20"/>
                <w:lang w:eastAsia="en-US"/>
              </w:rPr>
              <w:t>Ime in priimek, izobrazba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D619922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cs="Arial"/>
                <w:sz w:val="20"/>
                <w:szCs w:val="20"/>
                <w:lang w:eastAsia="en-US"/>
              </w:rPr>
              <w:t xml:space="preserve">Zaposlen pri…, 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vAlign w:val="center"/>
          </w:tcPr>
          <w:p w14:paraId="343C9AAC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cs="Arial"/>
                <w:sz w:val="20"/>
                <w:szCs w:val="20"/>
                <w:lang w:eastAsia="en-US"/>
              </w:rPr>
              <w:t>Število let delovnih izkušenj</w:t>
            </w:r>
          </w:p>
        </w:tc>
      </w:tr>
      <w:tr w:rsidR="00E82513" w:rsidRPr="00F927EF" w14:paraId="08D70D0C" w14:textId="77777777" w:rsidTr="00D4448E">
        <w:trPr>
          <w:trHeight w:val="96"/>
          <w:jc w:val="center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C6AEB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E9C47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E20A3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</w:tr>
      <w:tr w:rsidR="00E82513" w:rsidRPr="00F927EF" w14:paraId="2EA0BBB1" w14:textId="77777777" w:rsidTr="00D4448E">
        <w:trPr>
          <w:trHeight w:val="96"/>
          <w:jc w:val="center"/>
        </w:trPr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C3457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0C32C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C5975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</w:tr>
      <w:tr w:rsidR="00E82513" w:rsidRPr="00F927EF" w14:paraId="32BF30F2" w14:textId="77777777" w:rsidTr="00D4448E">
        <w:trPr>
          <w:trHeight w:val="96"/>
          <w:jc w:val="center"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3523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76A1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BC14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</w:tr>
    </w:tbl>
    <w:p w14:paraId="6BC57A0B" w14:textId="77777777" w:rsidR="00E82513" w:rsidRPr="00F927EF" w:rsidRDefault="00E82513" w:rsidP="00E82513">
      <w:pPr>
        <w:spacing w:line="260" w:lineRule="atLeast"/>
        <w:rPr>
          <w:rFonts w:cs="Arial"/>
          <w:b/>
          <w:sz w:val="20"/>
          <w:szCs w:val="20"/>
          <w:lang w:eastAsia="en-US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086"/>
        <w:gridCol w:w="5866"/>
      </w:tblGrid>
      <w:tr w:rsidR="00E82513" w:rsidRPr="00F927EF" w14:paraId="467742EA" w14:textId="77777777" w:rsidTr="00E8251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8CD" w14:textId="77777777" w:rsidR="00E82513" w:rsidRPr="00F927EF" w:rsidRDefault="00E82513" w:rsidP="00D4448E">
            <w:pPr>
              <w:spacing w:line="260" w:lineRule="atLeast"/>
              <w:rPr>
                <w:b/>
                <w:i/>
                <w:iCs/>
                <w:sz w:val="20"/>
                <w:lang w:eastAsia="en-US"/>
              </w:rPr>
            </w:pPr>
            <w:r w:rsidRPr="00F927EF">
              <w:rPr>
                <w:b/>
                <w:i/>
                <w:iCs/>
                <w:sz w:val="20"/>
                <w:lang w:eastAsia="en-US"/>
              </w:rPr>
              <w:t xml:space="preserve">Naziv referenčnega projekta: 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8D3E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3ADF1ED7" w14:textId="77777777" w:rsidTr="00E8251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D81B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Naročnik: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807E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6F0ABFCD" w14:textId="77777777" w:rsidTr="00E8251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F95F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E20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6FF0C925" w14:textId="77777777" w:rsidTr="00E8251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8BB4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Obdobje izvedbe (od – do):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5801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36E74D72" w14:textId="77777777" w:rsidTr="00E8251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85C9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Vrednost izvedenih storitev iz zahtevanega referenčnega področja v EUR brez DDV: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2571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51A541F9" w14:textId="77777777" w:rsidTr="00E8251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EFBE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 xml:space="preserve">Podroben opis projekta, iz katerega bo razvidno, ali po vsebini ustreza zahtevam javnega naročila: 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A5A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270CD7D4" w14:textId="77777777" w:rsidTr="00E8251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E125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lastRenderedPageBreak/>
              <w:t>Vloga kadra pri referenčnem projektu (vodja projekta ali član delovne skupine):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33AB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180F4EEB" w14:textId="7C27ED8B" w:rsidR="00E82513" w:rsidRPr="00E82513" w:rsidRDefault="00E82513" w:rsidP="00E82513">
      <w:pPr>
        <w:jc w:val="both"/>
        <w:rPr>
          <w:i/>
          <w:sz w:val="18"/>
          <w:szCs w:val="18"/>
        </w:rPr>
      </w:pPr>
      <w:r w:rsidRPr="00E82513">
        <w:rPr>
          <w:i/>
          <w:sz w:val="18"/>
          <w:szCs w:val="18"/>
          <w:u w:val="single"/>
        </w:rPr>
        <w:t xml:space="preserve">Opomba: Skladno s točko </w:t>
      </w:r>
      <w:r w:rsidRPr="00E82513">
        <w:rPr>
          <w:rFonts w:cs="Arial"/>
          <w:i/>
          <w:sz w:val="18"/>
          <w:szCs w:val="18"/>
          <w:u w:val="single"/>
        </w:rPr>
        <w:t>2.</w:t>
      </w:r>
      <w:r w:rsidR="009132B2">
        <w:rPr>
          <w:rFonts w:cs="Arial"/>
          <w:i/>
          <w:sz w:val="18"/>
          <w:szCs w:val="18"/>
          <w:u w:val="single"/>
        </w:rPr>
        <w:t>B</w:t>
      </w:r>
      <w:r w:rsidRPr="00E82513">
        <w:rPr>
          <w:rFonts w:cs="Arial"/>
          <w:i/>
          <w:sz w:val="18"/>
          <w:szCs w:val="18"/>
          <w:u w:val="single"/>
        </w:rPr>
        <w:t xml:space="preserve">.b) </w:t>
      </w:r>
      <w:r w:rsidRPr="00E82513">
        <w:rPr>
          <w:i/>
          <w:sz w:val="18"/>
          <w:szCs w:val="18"/>
          <w:u w:val="single"/>
        </w:rPr>
        <w:t>obrazca OBR – 2.06 (Pogoji za ugotavljanje sposobnosti in usposobljenosti ponudnika) ponudnik priloži dokazila.</w:t>
      </w:r>
      <w:r w:rsidRPr="00E82513">
        <w:rPr>
          <w:i/>
          <w:sz w:val="18"/>
          <w:szCs w:val="18"/>
        </w:rPr>
        <w:t xml:space="preserve"> </w:t>
      </w:r>
    </w:p>
    <w:p w14:paraId="302733F5" w14:textId="77777777" w:rsidR="00E82513" w:rsidRPr="00F927EF" w:rsidRDefault="00E82513" w:rsidP="00E82513">
      <w:pPr>
        <w:spacing w:line="260" w:lineRule="atLeast"/>
        <w:rPr>
          <w:rFonts w:cs="Arial"/>
          <w:b/>
          <w:sz w:val="20"/>
          <w:szCs w:val="20"/>
          <w:lang w:eastAsia="en-US"/>
        </w:rPr>
      </w:pPr>
    </w:p>
    <w:tbl>
      <w:tblPr>
        <w:tblW w:w="8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2552"/>
        <w:gridCol w:w="3702"/>
      </w:tblGrid>
      <w:tr w:rsidR="00E82513" w:rsidRPr="00F927EF" w14:paraId="212E027A" w14:textId="77777777" w:rsidTr="00D4448E">
        <w:trPr>
          <w:trHeight w:val="96"/>
          <w:jc w:val="center"/>
        </w:trPr>
        <w:tc>
          <w:tcPr>
            <w:tcW w:w="8546" w:type="dxa"/>
            <w:gridSpan w:val="3"/>
            <w:vAlign w:val="center"/>
          </w:tcPr>
          <w:p w14:paraId="6B01051C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eastAsia="Calibri" w:cs="Arial"/>
                <w:b/>
                <w:color w:val="000000"/>
                <w:sz w:val="20"/>
                <w:szCs w:val="20"/>
              </w:rPr>
              <w:t xml:space="preserve">Član 3 delovne skupine </w:t>
            </w:r>
          </w:p>
        </w:tc>
      </w:tr>
      <w:tr w:rsidR="00E82513" w:rsidRPr="00F927EF" w14:paraId="0A08A798" w14:textId="77777777" w:rsidTr="00D4448E">
        <w:trPr>
          <w:trHeight w:val="96"/>
          <w:jc w:val="center"/>
        </w:trPr>
        <w:tc>
          <w:tcPr>
            <w:tcW w:w="2292" w:type="dxa"/>
            <w:tcBorders>
              <w:bottom w:val="single" w:sz="4" w:space="0" w:color="auto"/>
            </w:tcBorders>
            <w:vAlign w:val="center"/>
          </w:tcPr>
          <w:p w14:paraId="7D21CD2C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cs="Arial"/>
                <w:sz w:val="20"/>
                <w:szCs w:val="20"/>
                <w:lang w:eastAsia="en-US"/>
              </w:rPr>
              <w:t>Ime in priimek, izobrazba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4C8FC6F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cs="Arial"/>
                <w:sz w:val="20"/>
                <w:szCs w:val="20"/>
                <w:lang w:eastAsia="en-US"/>
              </w:rPr>
              <w:t xml:space="preserve">Zaposlen pri…, 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vAlign w:val="center"/>
          </w:tcPr>
          <w:p w14:paraId="7D88F414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  <w:r w:rsidRPr="00F927EF">
              <w:rPr>
                <w:rFonts w:cs="Arial"/>
                <w:sz w:val="20"/>
                <w:szCs w:val="20"/>
                <w:lang w:eastAsia="en-US"/>
              </w:rPr>
              <w:t xml:space="preserve">Število let delovnih izkušenj </w:t>
            </w:r>
          </w:p>
        </w:tc>
      </w:tr>
      <w:tr w:rsidR="00E82513" w:rsidRPr="00F927EF" w14:paraId="294DF15E" w14:textId="77777777" w:rsidTr="00D4448E">
        <w:trPr>
          <w:trHeight w:val="96"/>
          <w:jc w:val="center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21D4E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AFDD3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83BE1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</w:tr>
      <w:tr w:rsidR="00E82513" w:rsidRPr="00F927EF" w14:paraId="36338B9F" w14:textId="77777777" w:rsidTr="00D4448E">
        <w:trPr>
          <w:trHeight w:val="96"/>
          <w:jc w:val="center"/>
        </w:trPr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179B1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64D46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F4554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</w:tr>
      <w:tr w:rsidR="00E82513" w:rsidRPr="00F927EF" w14:paraId="0665884A" w14:textId="77777777" w:rsidTr="00D4448E">
        <w:trPr>
          <w:trHeight w:val="96"/>
          <w:jc w:val="center"/>
        </w:trPr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2003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F758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C64E" w14:textId="77777777" w:rsidR="00E82513" w:rsidRPr="00F927EF" w:rsidRDefault="00E82513" w:rsidP="00D4448E">
            <w:pPr>
              <w:spacing w:line="260" w:lineRule="atLeast"/>
              <w:rPr>
                <w:rFonts w:cs="Arial"/>
                <w:sz w:val="20"/>
                <w:szCs w:val="20"/>
                <w:lang w:eastAsia="en-US"/>
              </w:rPr>
            </w:pPr>
          </w:p>
        </w:tc>
      </w:tr>
    </w:tbl>
    <w:p w14:paraId="002A2C38" w14:textId="77777777" w:rsidR="00E82513" w:rsidRPr="00F927EF" w:rsidRDefault="00E82513" w:rsidP="00E82513">
      <w:pPr>
        <w:spacing w:line="260" w:lineRule="atLeast"/>
        <w:rPr>
          <w:rFonts w:cs="Arial"/>
          <w:b/>
          <w:sz w:val="20"/>
          <w:szCs w:val="20"/>
          <w:lang w:eastAsia="en-US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086"/>
        <w:gridCol w:w="5866"/>
      </w:tblGrid>
      <w:tr w:rsidR="00E82513" w:rsidRPr="00F927EF" w14:paraId="11BA753C" w14:textId="77777777" w:rsidTr="00E8251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0FB2" w14:textId="77777777" w:rsidR="00E82513" w:rsidRPr="00F927EF" w:rsidRDefault="00E82513" w:rsidP="00D4448E">
            <w:pPr>
              <w:spacing w:line="260" w:lineRule="atLeast"/>
              <w:rPr>
                <w:b/>
                <w:i/>
                <w:iCs/>
                <w:sz w:val="20"/>
                <w:lang w:eastAsia="en-US"/>
              </w:rPr>
            </w:pPr>
            <w:r w:rsidRPr="00F927EF">
              <w:rPr>
                <w:b/>
                <w:i/>
                <w:iCs/>
                <w:sz w:val="20"/>
                <w:lang w:eastAsia="en-US"/>
              </w:rPr>
              <w:t xml:space="preserve">Naziv referenčnega projekta: 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1814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028B9DB4" w14:textId="77777777" w:rsidTr="00E8251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A97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Naročnik: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8AC0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09D1016E" w14:textId="77777777" w:rsidTr="00E8251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D7A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5CF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0AA95B1B" w14:textId="77777777" w:rsidTr="00E8251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FE9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Obdobje izvedbe (od – do):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2F82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3C3A58DB" w14:textId="77777777" w:rsidTr="00E8251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DC39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Vrednost izvedenih storitev iz zahtevanega referenčnega področja v EUR brez DDV: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023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4ABB272F" w14:textId="77777777" w:rsidTr="00E8251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90BE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 xml:space="preserve">Podroben opis projekta, iz katerega bo razvidno, ali po vsebini ustreza zahtevam javnega naročila: 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91EE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E82513" w:rsidRPr="00F927EF" w14:paraId="0B920EBC" w14:textId="77777777" w:rsidTr="00E8251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1A1B" w14:textId="77777777" w:rsidR="00E82513" w:rsidRPr="00F927EF" w:rsidRDefault="00E82513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 xml:space="preserve">Vloga kadra pri referenčnem projektu (vodja projekta ali član delovne skupine):  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4417" w14:textId="77777777" w:rsidR="00E82513" w:rsidRPr="00F927EF" w:rsidRDefault="00E82513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1E534079" w14:textId="22D0F80A" w:rsidR="00E82513" w:rsidRPr="00E82513" w:rsidRDefault="00E82513" w:rsidP="00E82513">
      <w:pPr>
        <w:jc w:val="both"/>
        <w:rPr>
          <w:i/>
          <w:sz w:val="18"/>
          <w:szCs w:val="18"/>
        </w:rPr>
      </w:pPr>
      <w:r w:rsidRPr="00E82513">
        <w:rPr>
          <w:i/>
          <w:sz w:val="18"/>
          <w:szCs w:val="18"/>
          <w:u w:val="single"/>
        </w:rPr>
        <w:t xml:space="preserve">Opomba: Skladno s točko </w:t>
      </w:r>
      <w:r w:rsidRPr="00E82513">
        <w:rPr>
          <w:rFonts w:cs="Arial"/>
          <w:i/>
          <w:sz w:val="18"/>
          <w:szCs w:val="18"/>
          <w:u w:val="single"/>
        </w:rPr>
        <w:t>2.</w:t>
      </w:r>
      <w:r w:rsidR="009132B2">
        <w:rPr>
          <w:rFonts w:cs="Arial"/>
          <w:i/>
          <w:sz w:val="18"/>
          <w:szCs w:val="18"/>
          <w:u w:val="single"/>
        </w:rPr>
        <w:t>B</w:t>
      </w:r>
      <w:r w:rsidRPr="00E82513">
        <w:rPr>
          <w:rFonts w:cs="Arial"/>
          <w:i/>
          <w:sz w:val="18"/>
          <w:szCs w:val="18"/>
          <w:u w:val="single"/>
        </w:rPr>
        <w:t xml:space="preserve">.b) </w:t>
      </w:r>
      <w:r w:rsidRPr="00E82513">
        <w:rPr>
          <w:i/>
          <w:sz w:val="18"/>
          <w:szCs w:val="18"/>
          <w:u w:val="single"/>
        </w:rPr>
        <w:t>obrazca OBR – 2.06 (Pogoji za ugotavljanje sposobnosti in usposobljenosti ponudnika) ponudnik priloži dokazila.</w:t>
      </w:r>
      <w:r w:rsidRPr="00E82513">
        <w:rPr>
          <w:i/>
          <w:sz w:val="18"/>
          <w:szCs w:val="18"/>
        </w:rPr>
        <w:t xml:space="preserve"> </w:t>
      </w:r>
    </w:p>
    <w:p w14:paraId="13999ACD" w14:textId="77777777" w:rsidR="00E82513" w:rsidRDefault="00E82513" w:rsidP="00C50CAF">
      <w:pPr>
        <w:jc w:val="both"/>
        <w:rPr>
          <w:rFonts w:cs="Arial"/>
        </w:rPr>
      </w:pPr>
    </w:p>
    <w:p w14:paraId="3BA69748" w14:textId="77777777" w:rsidR="00C50CAF" w:rsidRPr="00E85432" w:rsidRDefault="00C50CAF" w:rsidP="00C50CAF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01066EBD" w14:textId="77777777" w:rsidR="00C50CAF" w:rsidRPr="00D64995" w:rsidRDefault="00C50CAF" w:rsidP="00C50CA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Po</w:t>
      </w:r>
      <w:r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p w14:paraId="6ED30A5F" w14:textId="77777777" w:rsidR="00C50CAF" w:rsidRDefault="00C50CAF" w:rsidP="00C50CAF">
      <w:pPr>
        <w:jc w:val="both"/>
        <w:rPr>
          <w:rFonts w:cs="Arial"/>
          <w:i/>
        </w:rPr>
      </w:pPr>
    </w:p>
    <w:p w14:paraId="3141C3D1" w14:textId="77777777" w:rsidR="00C50CAF" w:rsidRDefault="00C50CAF" w:rsidP="00C50CAF">
      <w:pPr>
        <w:jc w:val="both"/>
        <w:rPr>
          <w:rFonts w:cs="Arial"/>
          <w:i/>
        </w:rPr>
      </w:pPr>
    </w:p>
    <w:p w14:paraId="4301FE1F" w14:textId="77777777" w:rsidR="00C50CAF" w:rsidRDefault="00C50CAF" w:rsidP="00C50CAF">
      <w:pPr>
        <w:jc w:val="both"/>
        <w:rPr>
          <w:rFonts w:cs="Arial"/>
          <w:i/>
        </w:rPr>
      </w:pPr>
    </w:p>
    <w:p w14:paraId="57A030ED" w14:textId="77777777" w:rsidR="00263203" w:rsidRDefault="00263203" w:rsidP="00263203">
      <w:pPr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Pr="00FF0997">
        <w:rPr>
          <w:rFonts w:cs="Arial"/>
          <w:i/>
        </w:rPr>
        <w:t>brazec je sestavni del in priloga p</w:t>
      </w:r>
      <w:r>
        <w:rPr>
          <w:rFonts w:cs="Arial"/>
          <w:i/>
        </w:rPr>
        <w:t>rijave, p</w:t>
      </w:r>
      <w:r w:rsidRPr="00FF0997">
        <w:rPr>
          <w:rFonts w:cs="Arial"/>
          <w:i/>
        </w:rPr>
        <w:t>onudbe</w:t>
      </w:r>
      <w:r>
        <w:rPr>
          <w:rFonts w:cs="Arial"/>
          <w:i/>
        </w:rPr>
        <w:t xml:space="preserve"> ter pogodbe</w:t>
      </w:r>
      <w:r w:rsidRPr="00FF0997">
        <w:rPr>
          <w:rFonts w:cs="Arial"/>
          <w:i/>
        </w:rPr>
        <w:t>.</w:t>
      </w:r>
      <w:r>
        <w:rPr>
          <w:rFonts w:cs="Arial"/>
          <w:i/>
        </w:rPr>
        <w:t xml:space="preserve"> V primeru pomanjkanja prostora, se obrazec ustrezno prilagodi. </w:t>
      </w:r>
    </w:p>
    <w:p w14:paraId="036F6D1E" w14:textId="77777777" w:rsidR="00A31946" w:rsidRDefault="00A31946" w:rsidP="00A31946">
      <w:pPr>
        <w:jc w:val="both"/>
        <w:rPr>
          <w:i/>
        </w:rPr>
      </w:pPr>
    </w:p>
    <w:sectPr w:rsidR="00A31946" w:rsidSect="00001218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9201B" w14:textId="77777777" w:rsidR="009B00CF" w:rsidRDefault="009B00CF">
      <w:r>
        <w:separator/>
      </w:r>
    </w:p>
  </w:endnote>
  <w:endnote w:type="continuationSeparator" w:id="0">
    <w:p w14:paraId="1C54C4E7" w14:textId="77777777" w:rsidR="009B00CF" w:rsidRDefault="009B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9ADE" w14:textId="0062EBD7" w:rsidR="00C50CAF" w:rsidRPr="003A669E" w:rsidRDefault="00C50CAF" w:rsidP="00001218">
    <w:pPr>
      <w:pStyle w:val="Noga"/>
      <w:pBdr>
        <w:top w:val="single" w:sz="4" w:space="1" w:color="auto"/>
      </w:pBdr>
      <w:rPr>
        <w:rFonts w:ascii="Arial" w:hAnsi="Arial" w:cs="Arial"/>
        <w:sz w:val="22"/>
        <w:szCs w:val="22"/>
      </w:rPr>
    </w:pP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PAGE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392DD7">
      <w:rPr>
        <w:rStyle w:val="tevilkastrani"/>
        <w:rFonts w:ascii="Arial" w:hAnsi="Arial" w:cs="Arial"/>
        <w:noProof/>
        <w:sz w:val="22"/>
        <w:szCs w:val="22"/>
      </w:rPr>
      <w:t>3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  <w:r w:rsidRPr="003A669E">
      <w:rPr>
        <w:rStyle w:val="tevilkastrani"/>
        <w:rFonts w:ascii="Arial" w:hAnsi="Arial" w:cs="Arial"/>
        <w:sz w:val="22"/>
        <w:szCs w:val="22"/>
      </w:rPr>
      <w:t xml:space="preserve"> / </w:t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NUMPAGES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392DD7">
      <w:rPr>
        <w:rStyle w:val="tevilkastrani"/>
        <w:rFonts w:ascii="Arial" w:hAnsi="Arial" w:cs="Arial"/>
        <w:noProof/>
        <w:sz w:val="22"/>
        <w:szCs w:val="22"/>
      </w:rPr>
      <w:t>5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C50CAF" w:rsidRPr="00A1445A" w14:paraId="3DC502A5" w14:textId="77777777" w:rsidTr="00A1445A">
      <w:tc>
        <w:tcPr>
          <w:tcW w:w="4605" w:type="dxa"/>
        </w:tcPr>
        <w:p w14:paraId="2FBB23E6" w14:textId="77777777" w:rsidR="00C50CAF" w:rsidRPr="005A785E" w:rsidRDefault="00C50CAF" w:rsidP="002618E0">
          <w:pPr>
            <w:rPr>
              <w:noProof/>
            </w:rPr>
          </w:pPr>
        </w:p>
      </w:tc>
      <w:tc>
        <w:tcPr>
          <w:tcW w:w="4605" w:type="dxa"/>
        </w:tcPr>
        <w:p w14:paraId="395CF237" w14:textId="22A5F05C" w:rsidR="00C50CAF" w:rsidRPr="00A1445A" w:rsidRDefault="00C50CAF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92DD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92DD7"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A03458A" w14:textId="77777777" w:rsidR="00C50CAF" w:rsidRPr="00FC6CF0" w:rsidRDefault="00C50CAF">
    <w:pPr>
      <w:pStyle w:val="Noga"/>
      <w:rPr>
        <w:rFonts w:ascii="Arial" w:hAnsi="Arial" w:cs="Arial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1A91A" w14:textId="702290DD" w:rsidR="00370866" w:rsidRPr="003A669E" w:rsidRDefault="00370866" w:rsidP="00001218">
    <w:pPr>
      <w:pStyle w:val="Noga"/>
      <w:pBdr>
        <w:top w:val="single" w:sz="4" w:space="1" w:color="auto"/>
      </w:pBdr>
      <w:rPr>
        <w:rFonts w:ascii="Arial" w:hAnsi="Arial" w:cs="Arial"/>
        <w:sz w:val="22"/>
        <w:szCs w:val="22"/>
      </w:rPr>
    </w:pP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PAGE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392DD7">
      <w:rPr>
        <w:rStyle w:val="tevilkastrani"/>
        <w:rFonts w:ascii="Arial" w:hAnsi="Arial" w:cs="Arial"/>
        <w:noProof/>
        <w:sz w:val="22"/>
        <w:szCs w:val="22"/>
      </w:rPr>
      <w:t>5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  <w:r w:rsidRPr="003A669E">
      <w:rPr>
        <w:rStyle w:val="tevilkastrani"/>
        <w:rFonts w:ascii="Arial" w:hAnsi="Arial" w:cs="Arial"/>
        <w:sz w:val="22"/>
        <w:szCs w:val="22"/>
      </w:rPr>
      <w:t xml:space="preserve"> / </w:t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NUMPAGES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392DD7">
      <w:rPr>
        <w:rStyle w:val="tevilkastrani"/>
        <w:rFonts w:ascii="Arial" w:hAnsi="Arial" w:cs="Arial"/>
        <w:noProof/>
        <w:sz w:val="22"/>
        <w:szCs w:val="22"/>
      </w:rPr>
      <w:t>5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F63B023" w14:textId="77777777" w:rsidTr="00A1445A">
      <w:tc>
        <w:tcPr>
          <w:tcW w:w="4605" w:type="dxa"/>
        </w:tcPr>
        <w:p w14:paraId="10F59D54" w14:textId="203AA6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9A1631A" w14:textId="28DCFC7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92DD7"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92DD7"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2E692ACC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23F92" w14:textId="77777777" w:rsidR="009B00CF" w:rsidRDefault="009B00CF">
      <w:r>
        <w:separator/>
      </w:r>
    </w:p>
  </w:footnote>
  <w:footnote w:type="continuationSeparator" w:id="0">
    <w:p w14:paraId="4561DF2B" w14:textId="77777777" w:rsidR="009B00CF" w:rsidRDefault="009B0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C50CAF" w:rsidRPr="00A1445A" w14:paraId="30F16587" w14:textId="77777777" w:rsidTr="00CD5636">
      <w:tc>
        <w:tcPr>
          <w:tcW w:w="4039" w:type="dxa"/>
          <w:tcBorders>
            <w:bottom w:val="single" w:sz="4" w:space="0" w:color="auto"/>
          </w:tcBorders>
        </w:tcPr>
        <w:p w14:paraId="10290254" w14:textId="77777777" w:rsidR="00C50CAF" w:rsidRPr="00A04B00" w:rsidRDefault="00C50CAF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04B1A19" w14:textId="77777777" w:rsidR="00C50CAF" w:rsidRPr="00A04B00" w:rsidRDefault="00C50CAF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C34F2CC" w14:textId="77777777" w:rsidR="00C50CAF" w:rsidRPr="00A04B00" w:rsidRDefault="00C50CAF" w:rsidP="003A669E">
          <w:pPr>
            <w:ind w:right="6"/>
            <w:rPr>
              <w:rFonts w:cs="Arial"/>
              <w:color w:val="000000"/>
              <w:spacing w:val="-2"/>
            </w:rPr>
          </w:pPr>
        </w:p>
        <w:p w14:paraId="06533B0E" w14:textId="77777777" w:rsidR="00C50CAF" w:rsidRPr="00C0552D" w:rsidRDefault="00C50CAF" w:rsidP="003A669E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420D2B61" w14:textId="77777777" w:rsidR="00C50CAF" w:rsidRPr="00C0552D" w:rsidRDefault="00C50CAF" w:rsidP="003A669E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0E45F0EC" w14:textId="77777777" w:rsidR="00C50CAF" w:rsidRPr="00A1445A" w:rsidRDefault="00C50CAF" w:rsidP="003A669E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0CFC6EE" wp14:editId="6E0F8A46">
                <wp:extent cx="619125" cy="714375"/>
                <wp:effectExtent l="0" t="0" r="9525" b="9525"/>
                <wp:docPr id="4" name="Slika 4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C38488E" w14:textId="77777777" w:rsidR="00C50CAF" w:rsidRDefault="00C50CAF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644399E" w14:textId="77777777" w:rsidR="00C50CAF" w:rsidRPr="00A1445A" w:rsidRDefault="00C50CAF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02632790" w14:textId="77777777" w:rsidR="00C50CAF" w:rsidRPr="00A1445A" w:rsidRDefault="00C50CAF" w:rsidP="003A669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50CAF" w:rsidRPr="00703B8F" w14:paraId="121E5FBD" w14:textId="77777777" w:rsidTr="00CD5636">
      <w:tc>
        <w:tcPr>
          <w:tcW w:w="4039" w:type="dxa"/>
          <w:tcBorders>
            <w:top w:val="single" w:sz="4" w:space="0" w:color="auto"/>
          </w:tcBorders>
        </w:tcPr>
        <w:p w14:paraId="37D0B7F3" w14:textId="3EF82B55" w:rsidR="00C50CAF" w:rsidRPr="00703B8F" w:rsidRDefault="00E82513" w:rsidP="003A669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D2DAFD4" w14:textId="77777777" w:rsidR="00C50CAF" w:rsidRPr="00703B8F" w:rsidRDefault="00C50CAF" w:rsidP="003A669E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3CBF4DF4" w14:textId="35BCAE15" w:rsidR="00C50CAF" w:rsidRPr="00703B8F" w:rsidRDefault="00C50CAF" w:rsidP="00DC4673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03B8F">
            <w:rPr>
              <w:rFonts w:ascii="Arial" w:hAnsi="Arial" w:cs="Arial"/>
              <w:sz w:val="16"/>
              <w:szCs w:val="16"/>
            </w:rPr>
            <w:t>OBR – 2.11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</w:tc>
    </w:tr>
  </w:tbl>
  <w:p w14:paraId="324B7DD3" w14:textId="77777777" w:rsidR="00C50CAF" w:rsidRDefault="00C50CAF" w:rsidP="003A66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C50CAF" w:rsidRPr="00A1445A" w14:paraId="3603E155" w14:textId="77777777" w:rsidTr="0040409C">
      <w:tc>
        <w:tcPr>
          <w:tcW w:w="4039" w:type="dxa"/>
          <w:tcBorders>
            <w:bottom w:val="single" w:sz="4" w:space="0" w:color="auto"/>
          </w:tcBorders>
        </w:tcPr>
        <w:p w14:paraId="292D508E" w14:textId="77777777" w:rsidR="00C50CAF" w:rsidRPr="00A04B00" w:rsidRDefault="00C50CAF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A782789" w14:textId="77777777" w:rsidR="00C50CAF" w:rsidRPr="00A04B00" w:rsidRDefault="00C50CAF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E918556" w14:textId="77777777" w:rsidR="00C50CAF" w:rsidRPr="00A04B00" w:rsidRDefault="00C50CAF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FB53AE4" w14:textId="77777777" w:rsidR="00C50CAF" w:rsidRPr="00C0552D" w:rsidRDefault="00C50CAF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6A1000A" w14:textId="77777777" w:rsidR="00C50CAF" w:rsidRPr="00C0552D" w:rsidRDefault="00C50CAF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798B56D9" w14:textId="77777777" w:rsidR="00C50CAF" w:rsidRPr="00A1445A" w:rsidRDefault="00C50CAF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5389C55" wp14:editId="47D2614A">
                <wp:extent cx="619125" cy="714375"/>
                <wp:effectExtent l="0" t="0" r="9525" b="9525"/>
                <wp:docPr id="6" name="Slika 6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718FAD27" w14:textId="77777777" w:rsidR="00C50CAF" w:rsidRDefault="00C50CAF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F2A7C8" w14:textId="77777777" w:rsidR="00C50CAF" w:rsidRPr="00A1445A" w:rsidRDefault="00C50CAF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0B1B6BD1" w14:textId="77777777" w:rsidR="00C50CAF" w:rsidRPr="00A1445A" w:rsidRDefault="00C50CAF" w:rsidP="009466B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50CAF" w:rsidRPr="00703B8F" w14:paraId="2304B9A9" w14:textId="77777777" w:rsidTr="0040409C">
      <w:tc>
        <w:tcPr>
          <w:tcW w:w="4039" w:type="dxa"/>
          <w:tcBorders>
            <w:top w:val="single" w:sz="4" w:space="0" w:color="auto"/>
          </w:tcBorders>
        </w:tcPr>
        <w:p w14:paraId="4DE83A64" w14:textId="151F066F" w:rsidR="00C50CAF" w:rsidRPr="00D20ADE" w:rsidRDefault="00E82513" w:rsidP="0040409C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6114F73A" w14:textId="77777777" w:rsidR="00C50CAF" w:rsidRPr="00D20ADE" w:rsidRDefault="00C50CAF" w:rsidP="0040409C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7C5D514C" w14:textId="4A358FE9" w:rsidR="00C50CAF" w:rsidRPr="00D20ADE" w:rsidRDefault="00C50CAF" w:rsidP="00DC4673">
          <w:pPr>
            <w:jc w:val="right"/>
            <w:rPr>
              <w:rFonts w:cs="Arial"/>
              <w:sz w:val="16"/>
              <w:szCs w:val="16"/>
            </w:rPr>
          </w:pPr>
          <w:r w:rsidRPr="00D20ADE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 xml:space="preserve">11 </w:t>
          </w:r>
        </w:p>
      </w:tc>
    </w:tr>
  </w:tbl>
  <w:p w14:paraId="0753555A" w14:textId="77777777" w:rsidR="00C50CAF" w:rsidRPr="00FC6CF0" w:rsidRDefault="00C50CAF" w:rsidP="00001218">
    <w:pPr>
      <w:pStyle w:val="Glava"/>
      <w:rPr>
        <w:rFonts w:ascii="Arial" w:hAnsi="Arial" w:cs="Arial"/>
        <w:sz w:val="2"/>
        <w:szCs w:val="2"/>
      </w:rPr>
    </w:pPr>
  </w:p>
  <w:p w14:paraId="22FDFFB7" w14:textId="77777777" w:rsidR="00C50CAF" w:rsidRPr="00FC6CF0" w:rsidRDefault="00C50CAF">
    <w:pPr>
      <w:pStyle w:val="Glava"/>
      <w:rPr>
        <w:rFonts w:ascii="Arial" w:hAnsi="Arial" w:cs="Arial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A669E" w:rsidRPr="00A1445A" w14:paraId="0A80556E" w14:textId="77777777" w:rsidTr="00CD5636">
      <w:tc>
        <w:tcPr>
          <w:tcW w:w="4039" w:type="dxa"/>
          <w:tcBorders>
            <w:bottom w:val="single" w:sz="4" w:space="0" w:color="auto"/>
          </w:tcBorders>
        </w:tcPr>
        <w:p w14:paraId="3BD09B95" w14:textId="77777777" w:rsidR="003A669E" w:rsidRPr="00A04B00" w:rsidRDefault="003A669E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CED6C55" w14:textId="77777777" w:rsidR="003A669E" w:rsidRPr="00A04B00" w:rsidRDefault="003A669E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B61E47A" w14:textId="77777777" w:rsidR="003A669E" w:rsidRPr="00A04B00" w:rsidRDefault="003A669E" w:rsidP="003A669E">
          <w:pPr>
            <w:ind w:right="6"/>
            <w:rPr>
              <w:rFonts w:cs="Arial"/>
              <w:color w:val="000000"/>
              <w:spacing w:val="-2"/>
            </w:rPr>
          </w:pPr>
        </w:p>
        <w:p w14:paraId="0586EFDF" w14:textId="77777777" w:rsidR="003A669E" w:rsidRPr="00C0552D" w:rsidRDefault="003A669E" w:rsidP="003A669E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24ACDF6F" w14:textId="77777777" w:rsidR="003A669E" w:rsidRPr="00C0552D" w:rsidRDefault="003A669E" w:rsidP="003A669E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7045941" w14:textId="77777777" w:rsidR="003A669E" w:rsidRPr="00A1445A" w:rsidRDefault="003A669E" w:rsidP="003A669E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52E8309" wp14:editId="4465E44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CE0C15F" w14:textId="77777777" w:rsidR="003A669E" w:rsidRDefault="003A669E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5671A2C" w14:textId="77777777" w:rsidR="003A669E" w:rsidRPr="00A1445A" w:rsidRDefault="003A669E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0F6400D3" w14:textId="77777777" w:rsidR="003A669E" w:rsidRPr="00A1445A" w:rsidRDefault="003A669E" w:rsidP="003A669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3A669E" w:rsidRPr="00703B8F" w14:paraId="646A86BE" w14:textId="77777777" w:rsidTr="00CD5636">
      <w:tc>
        <w:tcPr>
          <w:tcW w:w="4039" w:type="dxa"/>
          <w:tcBorders>
            <w:top w:val="single" w:sz="4" w:space="0" w:color="auto"/>
          </w:tcBorders>
        </w:tcPr>
        <w:p w14:paraId="785A07F7" w14:textId="4DD99C7C" w:rsidR="003A669E" w:rsidRPr="00703B8F" w:rsidRDefault="003A37C9" w:rsidP="003A669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20AD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0F098F9" w14:textId="77777777" w:rsidR="003A669E" w:rsidRPr="00703B8F" w:rsidRDefault="003A669E" w:rsidP="003A669E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1929673E" w14:textId="26CE930C" w:rsidR="003A669E" w:rsidRPr="00703B8F" w:rsidRDefault="003A669E" w:rsidP="00A31946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03B8F">
            <w:rPr>
              <w:rFonts w:ascii="Arial" w:hAnsi="Arial" w:cs="Arial"/>
              <w:sz w:val="16"/>
              <w:szCs w:val="16"/>
            </w:rPr>
            <w:t>OBR – 2.11</w:t>
          </w:r>
          <w:r w:rsidR="008060F4">
            <w:rPr>
              <w:rFonts w:ascii="Arial" w:hAnsi="Arial" w:cs="Arial"/>
              <w:sz w:val="16"/>
              <w:szCs w:val="16"/>
            </w:rPr>
            <w:t xml:space="preserve"> </w:t>
          </w:r>
        </w:p>
      </w:tc>
    </w:tr>
  </w:tbl>
  <w:p w14:paraId="65C02354" w14:textId="77777777" w:rsidR="00E71F4F" w:rsidRDefault="00E71F4F" w:rsidP="003A669E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E872E4E" w14:textId="77777777" w:rsidTr="0040409C">
      <w:tc>
        <w:tcPr>
          <w:tcW w:w="4039" w:type="dxa"/>
          <w:tcBorders>
            <w:bottom w:val="single" w:sz="4" w:space="0" w:color="auto"/>
          </w:tcBorders>
        </w:tcPr>
        <w:p w14:paraId="1D90EBDD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BB5469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5460F4E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69F2B2A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4347B26A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0946347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13F298B6" wp14:editId="5CD944B3">
                <wp:extent cx="619125" cy="714375"/>
                <wp:effectExtent l="0" t="0" r="9525" b="9525"/>
                <wp:docPr id="5" name="Slika 5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47B15B4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A08A83B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="009466BC"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392AEB07" w14:textId="77777777" w:rsidR="00370866" w:rsidRPr="00A1445A" w:rsidRDefault="00A04B00" w:rsidP="009466B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9466BC"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40409C" w:rsidRPr="00703B8F" w14:paraId="2D6B440E" w14:textId="77777777" w:rsidTr="0040409C">
      <w:tc>
        <w:tcPr>
          <w:tcW w:w="4039" w:type="dxa"/>
          <w:tcBorders>
            <w:top w:val="single" w:sz="4" w:space="0" w:color="auto"/>
          </w:tcBorders>
        </w:tcPr>
        <w:p w14:paraId="63083A1B" w14:textId="742C5436" w:rsidR="0040409C" w:rsidRPr="00D20ADE" w:rsidRDefault="00E82513" w:rsidP="0040409C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2" w:name="_Hlk103326709"/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4DA9FA7F" w14:textId="77777777" w:rsidR="0040409C" w:rsidRPr="00D20ADE" w:rsidRDefault="0040409C" w:rsidP="0040409C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0CFBA811" w14:textId="2B27DF8D" w:rsidR="0040409C" w:rsidRPr="00D20ADE" w:rsidRDefault="0040409C" w:rsidP="00A31946">
          <w:pPr>
            <w:jc w:val="right"/>
            <w:rPr>
              <w:rFonts w:cs="Arial"/>
              <w:sz w:val="16"/>
              <w:szCs w:val="16"/>
            </w:rPr>
          </w:pPr>
          <w:r w:rsidRPr="00D20ADE">
            <w:rPr>
              <w:rFonts w:cs="Arial"/>
              <w:sz w:val="16"/>
              <w:szCs w:val="16"/>
            </w:rPr>
            <w:t>OBR – 2.</w:t>
          </w:r>
          <w:r w:rsidR="003A37C9">
            <w:rPr>
              <w:rFonts w:cs="Arial"/>
              <w:sz w:val="16"/>
              <w:szCs w:val="16"/>
            </w:rPr>
            <w:t>11</w:t>
          </w:r>
          <w:r w:rsidR="008060F4">
            <w:rPr>
              <w:rFonts w:cs="Arial"/>
              <w:sz w:val="16"/>
              <w:szCs w:val="16"/>
            </w:rPr>
            <w:t xml:space="preserve"> </w:t>
          </w:r>
        </w:p>
      </w:tc>
    </w:tr>
    <w:bookmarkEnd w:id="2"/>
  </w:tbl>
  <w:p w14:paraId="071EA98D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E5B3F3E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13B00"/>
    <w:rsid w:val="00015B5A"/>
    <w:rsid w:val="00036A6D"/>
    <w:rsid w:val="000412BC"/>
    <w:rsid w:val="00041494"/>
    <w:rsid w:val="00041EB9"/>
    <w:rsid w:val="00042D0E"/>
    <w:rsid w:val="00046CE2"/>
    <w:rsid w:val="0005065F"/>
    <w:rsid w:val="000576FB"/>
    <w:rsid w:val="0009330D"/>
    <w:rsid w:val="00096243"/>
    <w:rsid w:val="00096591"/>
    <w:rsid w:val="00096BE4"/>
    <w:rsid w:val="0009708B"/>
    <w:rsid w:val="000B0DD3"/>
    <w:rsid w:val="000C23A5"/>
    <w:rsid w:val="000C4583"/>
    <w:rsid w:val="000D76C2"/>
    <w:rsid w:val="000E1875"/>
    <w:rsid w:val="000E41E1"/>
    <w:rsid w:val="000E7050"/>
    <w:rsid w:val="000F6DA7"/>
    <w:rsid w:val="00101B68"/>
    <w:rsid w:val="00112D23"/>
    <w:rsid w:val="00112DCB"/>
    <w:rsid w:val="00114401"/>
    <w:rsid w:val="0012533E"/>
    <w:rsid w:val="001314C1"/>
    <w:rsid w:val="001352C1"/>
    <w:rsid w:val="0014021F"/>
    <w:rsid w:val="00164488"/>
    <w:rsid w:val="00165FC3"/>
    <w:rsid w:val="00166414"/>
    <w:rsid w:val="0017296F"/>
    <w:rsid w:val="00174BFE"/>
    <w:rsid w:val="00182E92"/>
    <w:rsid w:val="00183318"/>
    <w:rsid w:val="00191D53"/>
    <w:rsid w:val="00194FE9"/>
    <w:rsid w:val="001A192C"/>
    <w:rsid w:val="001A192F"/>
    <w:rsid w:val="001A7BD0"/>
    <w:rsid w:val="001B3C7C"/>
    <w:rsid w:val="001D16E0"/>
    <w:rsid w:val="001D1C28"/>
    <w:rsid w:val="001D464D"/>
    <w:rsid w:val="001D48CF"/>
    <w:rsid w:val="001D694D"/>
    <w:rsid w:val="001E3674"/>
    <w:rsid w:val="001F2089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63203"/>
    <w:rsid w:val="002711AE"/>
    <w:rsid w:val="00273761"/>
    <w:rsid w:val="00277706"/>
    <w:rsid w:val="00283EE6"/>
    <w:rsid w:val="00285B81"/>
    <w:rsid w:val="00287D0C"/>
    <w:rsid w:val="0029771B"/>
    <w:rsid w:val="002A6A46"/>
    <w:rsid w:val="002B28E0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5043A"/>
    <w:rsid w:val="00352B59"/>
    <w:rsid w:val="00367250"/>
    <w:rsid w:val="00370866"/>
    <w:rsid w:val="0037231D"/>
    <w:rsid w:val="00392DD7"/>
    <w:rsid w:val="003A37C9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409C"/>
    <w:rsid w:val="00406373"/>
    <w:rsid w:val="0043532D"/>
    <w:rsid w:val="004373FB"/>
    <w:rsid w:val="00445049"/>
    <w:rsid w:val="004527D6"/>
    <w:rsid w:val="00453A4E"/>
    <w:rsid w:val="00454958"/>
    <w:rsid w:val="00455EB9"/>
    <w:rsid w:val="004720C5"/>
    <w:rsid w:val="0047643E"/>
    <w:rsid w:val="004801D0"/>
    <w:rsid w:val="004A0508"/>
    <w:rsid w:val="004A5DA1"/>
    <w:rsid w:val="004B065E"/>
    <w:rsid w:val="004D3C90"/>
    <w:rsid w:val="004D6B75"/>
    <w:rsid w:val="004F0702"/>
    <w:rsid w:val="004F7C1C"/>
    <w:rsid w:val="0051745B"/>
    <w:rsid w:val="005179FF"/>
    <w:rsid w:val="005255EB"/>
    <w:rsid w:val="00525B8A"/>
    <w:rsid w:val="005316C0"/>
    <w:rsid w:val="00537622"/>
    <w:rsid w:val="005608A6"/>
    <w:rsid w:val="005658E9"/>
    <w:rsid w:val="005724B4"/>
    <w:rsid w:val="005753D9"/>
    <w:rsid w:val="005770ED"/>
    <w:rsid w:val="0058399F"/>
    <w:rsid w:val="00587665"/>
    <w:rsid w:val="005A785E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63B7"/>
    <w:rsid w:val="00622A79"/>
    <w:rsid w:val="006249C8"/>
    <w:rsid w:val="006315C1"/>
    <w:rsid w:val="0065152F"/>
    <w:rsid w:val="00654388"/>
    <w:rsid w:val="00654D7B"/>
    <w:rsid w:val="00656957"/>
    <w:rsid w:val="00662D8F"/>
    <w:rsid w:val="0066332D"/>
    <w:rsid w:val="00665D5D"/>
    <w:rsid w:val="00670A28"/>
    <w:rsid w:val="00670D1D"/>
    <w:rsid w:val="00696883"/>
    <w:rsid w:val="006A03BB"/>
    <w:rsid w:val="006A7840"/>
    <w:rsid w:val="006C2DBC"/>
    <w:rsid w:val="006D59F7"/>
    <w:rsid w:val="006E377F"/>
    <w:rsid w:val="006F44F5"/>
    <w:rsid w:val="006F758E"/>
    <w:rsid w:val="007033C0"/>
    <w:rsid w:val="00703B8F"/>
    <w:rsid w:val="0071168C"/>
    <w:rsid w:val="007345D8"/>
    <w:rsid w:val="00734EFA"/>
    <w:rsid w:val="00741DF3"/>
    <w:rsid w:val="00743912"/>
    <w:rsid w:val="00767A5A"/>
    <w:rsid w:val="00780396"/>
    <w:rsid w:val="0078319E"/>
    <w:rsid w:val="00783525"/>
    <w:rsid w:val="0078751F"/>
    <w:rsid w:val="00787607"/>
    <w:rsid w:val="007D302C"/>
    <w:rsid w:val="007D4174"/>
    <w:rsid w:val="007E0866"/>
    <w:rsid w:val="007E31E3"/>
    <w:rsid w:val="007F23E7"/>
    <w:rsid w:val="007F3757"/>
    <w:rsid w:val="007F4AC2"/>
    <w:rsid w:val="008060F4"/>
    <w:rsid w:val="00814D34"/>
    <w:rsid w:val="008155E7"/>
    <w:rsid w:val="00824D1D"/>
    <w:rsid w:val="00832CC9"/>
    <w:rsid w:val="00833AC6"/>
    <w:rsid w:val="00834215"/>
    <w:rsid w:val="00843739"/>
    <w:rsid w:val="00847017"/>
    <w:rsid w:val="00856C50"/>
    <w:rsid w:val="00871704"/>
    <w:rsid w:val="00877F34"/>
    <w:rsid w:val="00882006"/>
    <w:rsid w:val="00895F3B"/>
    <w:rsid w:val="008A757F"/>
    <w:rsid w:val="008B25C9"/>
    <w:rsid w:val="008B3725"/>
    <w:rsid w:val="008C2AC2"/>
    <w:rsid w:val="008C2FF7"/>
    <w:rsid w:val="008D6DCE"/>
    <w:rsid w:val="008E64FA"/>
    <w:rsid w:val="008F3E2F"/>
    <w:rsid w:val="00904A72"/>
    <w:rsid w:val="00904F51"/>
    <w:rsid w:val="0090558D"/>
    <w:rsid w:val="009132B2"/>
    <w:rsid w:val="00913CF8"/>
    <w:rsid w:val="00923257"/>
    <w:rsid w:val="00941B83"/>
    <w:rsid w:val="00945B2B"/>
    <w:rsid w:val="00946104"/>
    <w:rsid w:val="009466BC"/>
    <w:rsid w:val="009514DD"/>
    <w:rsid w:val="0095198A"/>
    <w:rsid w:val="00953938"/>
    <w:rsid w:val="00965BB4"/>
    <w:rsid w:val="0098222B"/>
    <w:rsid w:val="009A46DA"/>
    <w:rsid w:val="009B00CF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F0952"/>
    <w:rsid w:val="009F7784"/>
    <w:rsid w:val="00A04B00"/>
    <w:rsid w:val="00A1445A"/>
    <w:rsid w:val="00A22650"/>
    <w:rsid w:val="00A3063E"/>
    <w:rsid w:val="00A31946"/>
    <w:rsid w:val="00A33BE0"/>
    <w:rsid w:val="00A43EC2"/>
    <w:rsid w:val="00A515E0"/>
    <w:rsid w:val="00A57325"/>
    <w:rsid w:val="00A75802"/>
    <w:rsid w:val="00A83E62"/>
    <w:rsid w:val="00A90F98"/>
    <w:rsid w:val="00A92149"/>
    <w:rsid w:val="00AA2F1C"/>
    <w:rsid w:val="00AA45C7"/>
    <w:rsid w:val="00AB1522"/>
    <w:rsid w:val="00AB3346"/>
    <w:rsid w:val="00AB4674"/>
    <w:rsid w:val="00AC28E1"/>
    <w:rsid w:val="00AC72E5"/>
    <w:rsid w:val="00AD0154"/>
    <w:rsid w:val="00AD3618"/>
    <w:rsid w:val="00AF0AD6"/>
    <w:rsid w:val="00B021F9"/>
    <w:rsid w:val="00B16F2C"/>
    <w:rsid w:val="00B20079"/>
    <w:rsid w:val="00B200E4"/>
    <w:rsid w:val="00B22DFB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86918"/>
    <w:rsid w:val="00B9309E"/>
    <w:rsid w:val="00B930C3"/>
    <w:rsid w:val="00BA2C4A"/>
    <w:rsid w:val="00BB145B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46100"/>
    <w:rsid w:val="00C468BF"/>
    <w:rsid w:val="00C50CAF"/>
    <w:rsid w:val="00C52CE4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E2A15"/>
    <w:rsid w:val="00CF12FC"/>
    <w:rsid w:val="00CF6111"/>
    <w:rsid w:val="00D05C1E"/>
    <w:rsid w:val="00D06278"/>
    <w:rsid w:val="00D1074C"/>
    <w:rsid w:val="00D2343D"/>
    <w:rsid w:val="00D278D4"/>
    <w:rsid w:val="00D42CF0"/>
    <w:rsid w:val="00D579F3"/>
    <w:rsid w:val="00D64995"/>
    <w:rsid w:val="00D707B4"/>
    <w:rsid w:val="00D7309B"/>
    <w:rsid w:val="00D77C8B"/>
    <w:rsid w:val="00D80EAF"/>
    <w:rsid w:val="00D8275B"/>
    <w:rsid w:val="00D832D3"/>
    <w:rsid w:val="00D83E17"/>
    <w:rsid w:val="00D84490"/>
    <w:rsid w:val="00D92C6A"/>
    <w:rsid w:val="00D934D5"/>
    <w:rsid w:val="00DA0B86"/>
    <w:rsid w:val="00DB3E61"/>
    <w:rsid w:val="00DB68BD"/>
    <w:rsid w:val="00DC4673"/>
    <w:rsid w:val="00DC7B0A"/>
    <w:rsid w:val="00DD2F4E"/>
    <w:rsid w:val="00DD3F3A"/>
    <w:rsid w:val="00DF116B"/>
    <w:rsid w:val="00DF3D50"/>
    <w:rsid w:val="00E029F3"/>
    <w:rsid w:val="00E02C2C"/>
    <w:rsid w:val="00E0340C"/>
    <w:rsid w:val="00E261C4"/>
    <w:rsid w:val="00E278E5"/>
    <w:rsid w:val="00E3300C"/>
    <w:rsid w:val="00E43C3D"/>
    <w:rsid w:val="00E50DC5"/>
    <w:rsid w:val="00E550C0"/>
    <w:rsid w:val="00E61921"/>
    <w:rsid w:val="00E676C3"/>
    <w:rsid w:val="00E67D1D"/>
    <w:rsid w:val="00E71F4F"/>
    <w:rsid w:val="00E749F2"/>
    <w:rsid w:val="00E82513"/>
    <w:rsid w:val="00E85432"/>
    <w:rsid w:val="00E932C8"/>
    <w:rsid w:val="00E95B73"/>
    <w:rsid w:val="00E9600A"/>
    <w:rsid w:val="00EA7B9C"/>
    <w:rsid w:val="00EB0DA9"/>
    <w:rsid w:val="00EE5431"/>
    <w:rsid w:val="00EE7F32"/>
    <w:rsid w:val="00EF0493"/>
    <w:rsid w:val="00EF1787"/>
    <w:rsid w:val="00EF18FD"/>
    <w:rsid w:val="00F01DBA"/>
    <w:rsid w:val="00F0300D"/>
    <w:rsid w:val="00F0401D"/>
    <w:rsid w:val="00F06462"/>
    <w:rsid w:val="00F21B47"/>
    <w:rsid w:val="00F25783"/>
    <w:rsid w:val="00F267C9"/>
    <w:rsid w:val="00F27435"/>
    <w:rsid w:val="00F33579"/>
    <w:rsid w:val="00F41606"/>
    <w:rsid w:val="00F42EA0"/>
    <w:rsid w:val="00F51F53"/>
    <w:rsid w:val="00F52A52"/>
    <w:rsid w:val="00F60526"/>
    <w:rsid w:val="00F65355"/>
    <w:rsid w:val="00F6755A"/>
    <w:rsid w:val="00F70030"/>
    <w:rsid w:val="00F70BB8"/>
    <w:rsid w:val="00F71C13"/>
    <w:rsid w:val="00F758D0"/>
    <w:rsid w:val="00F8091E"/>
    <w:rsid w:val="00F92D1D"/>
    <w:rsid w:val="00F94B26"/>
    <w:rsid w:val="00FA340B"/>
    <w:rsid w:val="00FA493D"/>
    <w:rsid w:val="00FB12A1"/>
    <w:rsid w:val="00FB174F"/>
    <w:rsid w:val="00FB4D34"/>
    <w:rsid w:val="00FC4EB7"/>
    <w:rsid w:val="00FC6CF0"/>
    <w:rsid w:val="00FD6770"/>
    <w:rsid w:val="00FE2C64"/>
    <w:rsid w:val="00FE34E9"/>
    <w:rsid w:val="00FE6A48"/>
    <w:rsid w:val="00FF0997"/>
    <w:rsid w:val="00FF1B9E"/>
    <w:rsid w:val="00FF1C9D"/>
    <w:rsid w:val="00FF52DB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unhideWhenUsed/>
    <w:rsid w:val="00856C50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856C5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56C50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56C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56C50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45495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MediaLengthInSeconds xmlns="2d71791d-4b08-4651-a8aa-c7bfc8b3429a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41323D3-3047-4E22-8551-7B7D2E243322}"/>
</file>

<file path=customXml/itemProps2.xml><?xml version="1.0" encoding="utf-8"?>
<ds:datastoreItem xmlns:ds="http://schemas.openxmlformats.org/officeDocument/2006/customXml" ds:itemID="{DA90D198-1915-487D-96CF-2FFA75C6DB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070169-C12C-483D-A803-2585CB1BDE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74BCD7-3C19-46AB-99BE-C3A328757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</TotalTime>
  <Pages>3</Pages>
  <Words>434</Words>
  <Characters>3047</Characters>
  <Application>Microsoft Office Word</Application>
  <DocSecurity>0</DocSecurity>
  <Lines>25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3475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6</cp:revision>
  <cp:lastPrinted>2025-11-03T13:34:00Z</cp:lastPrinted>
  <dcterms:created xsi:type="dcterms:W3CDTF">2025-09-24T03:06:00Z</dcterms:created>
  <dcterms:modified xsi:type="dcterms:W3CDTF">2025-11-03T13:36:00Z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